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521499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521499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 xml:space="preserve">การแจ้งเริ่มประกอบกิจการโรงงานจำพวกที่ </w:t>
      </w:r>
      <w:r w:rsidR="00C81DB8" w:rsidRPr="00521499">
        <w:rPr>
          <w:rFonts w:ascii="TH SarabunIT๙" w:hAnsi="TH SarabunIT๙" w:cs="TH SarabunIT๙"/>
          <w:b/>
          <w:bCs/>
          <w:noProof/>
          <w:sz w:val="32"/>
          <w:szCs w:val="32"/>
        </w:rPr>
        <w:t>2</w:t>
      </w:r>
    </w:p>
    <w:p w14:paraId="16FCEC75" w14:textId="1DC63FD3" w:rsidR="00D239AD" w:rsidRPr="00521499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521499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521499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521499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521499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กระทรวงอุตสาหกรรม</w:t>
      </w:r>
    </w:p>
    <w:p w14:paraId="4C84CC92" w14:textId="77777777" w:rsidR="003F4A0D" w:rsidRPr="00521499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521499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707CD5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521499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521499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521499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การแจ้งเริ่มประกอบกิจการโรงงานจำพวกที่ 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2</w:t>
      </w:r>
    </w:p>
    <w:p w14:paraId="57553D54" w14:textId="1B3FE95E" w:rsidR="00132E1B" w:rsidRPr="00521499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52149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กระบวนงานบริการที่ต่อเนื่องจากหน่วยงานอื่น</w:t>
      </w: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52149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รับแจ้ง</w:t>
      </w: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521499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521499" w14:paraId="77FFD68C" w14:textId="77777777" w:rsidTr="008C1396">
        <w:tc>
          <w:tcPr>
            <w:tcW w:w="675" w:type="dxa"/>
          </w:tcPr>
          <w:p w14:paraId="23D761D9" w14:textId="12281EB4" w:rsidR="00394708" w:rsidRPr="00521499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BAD1484" w:rsidR="00394708" w:rsidRPr="00521499" w:rsidRDefault="00394708" w:rsidP="005214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โรงงาน พ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.2535</w:t>
            </w:r>
          </w:p>
        </w:tc>
      </w:tr>
    </w:tbl>
    <w:p w14:paraId="40A6F83D" w14:textId="32DA2D6B" w:rsidR="003F4A0D" w:rsidRPr="0052149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สังคม</w:t>
      </w:r>
      <w:r w:rsidR="00C81DB8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521499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ส่วนกลาง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ส่วนภูมิภาค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 xml:space="preserve">,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52149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โรงงาน 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2535</w:t>
      </w:r>
      <w:r w:rsidR="00C77AEA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2CC1FF5A" w:rsidR="003F4A0D" w:rsidRPr="00521499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/ข้อกำหนด ฯลฯ</w:t>
      </w:r>
      <w:r w:rsidR="00C81DB8" w:rsidRPr="005214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1</w:t>
      </w:r>
      <w:r w:rsidR="00C81DB8" w:rsidRPr="005214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52149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52149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52149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52149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52149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52149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521499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การแจ้งเริ่มประกอบกิจการโรงงานจำพวกที่ </w:t>
      </w:r>
      <w:r w:rsidR="00094F82" w:rsidRPr="00521499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094F82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อบต</w:t>
      </w:r>
      <w:r w:rsidR="00094F82" w:rsidRPr="00521499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521499">
        <w:rPr>
          <w:rFonts w:ascii="TH SarabunIT๙" w:hAnsi="TH SarabunIT๙" w:cs="TH SarabunIT๙"/>
          <w:noProof/>
          <w:sz w:val="32"/>
          <w:szCs w:val="32"/>
        </w:rPr>
        <w:t>22/07/2015 01:56</w:t>
      </w:r>
      <w:r w:rsidR="00094F82" w:rsidRPr="0052149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521499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521499" w14:paraId="5F1398AA" w14:textId="77777777" w:rsidTr="009B7715">
        <w:tc>
          <w:tcPr>
            <w:tcW w:w="675" w:type="dxa"/>
          </w:tcPr>
          <w:p w14:paraId="08D93DD3" w14:textId="25F72274" w:rsidR="00094F82" w:rsidRPr="00521499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521499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291E80B4" w14:textId="12298884" w:rsidR="008F189A" w:rsidRPr="008F189A" w:rsidRDefault="00575FAF" w:rsidP="00413507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8F189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</w:t>
      </w:r>
      <w:r w:rsidR="004176E2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8F189A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(ถ้ามี) ในการยื่นคำขอ และในการพิจารณาอนุญาต</w:t>
      </w:r>
    </w:p>
    <w:p w14:paraId="43321D06" w14:textId="77777777" w:rsidR="00945BCE" w:rsidRDefault="008F189A" w:rsidP="008F189A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noProof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413507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1)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เป็นผู้ประกอบกิจการโรงงานจำพวกที่ 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ตามบัญชีท้ายกฎกระทรวง ออกตามความในพระราชบัญญัติโรงงาน พ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. 2535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ab/>
      </w:r>
      <w:r w:rsidR="00413507">
        <w:rPr>
          <w:rFonts w:ascii="TH SarabunIT๙" w:hAnsi="TH SarabunIT๙" w:cs="TH SarabunIT๙"/>
          <w:noProof/>
          <w:sz w:val="32"/>
          <w:szCs w:val="32"/>
        </w:rPr>
        <w:t xml:space="preserve">2)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เป็นโรงงานที่ตั้งอยู่นอกนิคมอุตสาหกรรมและเขตประกอบการอุตสาหกรรมตามมาตรา 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30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ab/>
      </w:r>
      <w:r w:rsidR="00413507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3)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มีเอกสารประกอบการพิจารณาครบถ้วนถูกต้อง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ab/>
      </w:r>
      <w:r w:rsidR="00413507">
        <w:rPr>
          <w:rFonts w:ascii="TH SarabunIT๙" w:hAnsi="TH SarabunIT๙" w:cs="TH SarabunIT๙"/>
          <w:noProof/>
          <w:sz w:val="32"/>
          <w:szCs w:val="32"/>
        </w:rPr>
        <w:t xml:space="preserve">4)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ที่ตั้ง สภาพแวดล้อม ลักษณะอาคารและลักษณะภายในของโรงงานต้องถูกต้องตามหลักเกณฑ์และเป็นไปตามที่กำหนดในกฎกระทรวงฉบับที่ 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. 2535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ออกตามความในพระราชบัญญัติโรงงาน พ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. 2535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และไม่ขัดกฎหมายอื่นที่กำหนดห้ามตั้งโรงงานจำพวกที่ 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2                                                                                                             </w:t>
      </w:r>
      <w:r w:rsidR="00575FAF" w:rsidRPr="00413507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 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 xml:space="preserve">** 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และไม่อาจแก้ไข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หลักฐาน ร่วมกัน พร้อม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lastRenderedPageBreak/>
        <w:t>กำหนดระยะเวลาให้ผู้ยื่นคำขอดำเนินการแก้ไข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="00575FAF" w:rsidRPr="008F189A">
        <w:rPr>
          <w:rFonts w:ascii="TH SarabunIT๙" w:hAnsi="TH SarabunIT๙" w:cs="TH SarabunIT๙"/>
          <w:noProof/>
          <w:sz w:val="32"/>
          <w:szCs w:val="32"/>
        </w:rPr>
        <w:t>/</w:t>
      </w:r>
      <w:r w:rsidR="00575FAF"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เพิ่มเติมได้ภายในระยะเวลาที่กำหนด ผู้รับคำขอจะดำเนินการคืนคำขอและเอกสารประกอบการพิจารณา </w:t>
      </w:r>
    </w:p>
    <w:p w14:paraId="5C628C9A" w14:textId="77777777" w:rsidR="00945BCE" w:rsidRDefault="00575FAF" w:rsidP="008F189A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noProof/>
          <w:sz w:val="32"/>
          <w:szCs w:val="32"/>
          <w:lang w:bidi="th-TH"/>
        </w:rPr>
      </w:pPr>
      <w:r w:rsidRPr="008F189A">
        <w:rPr>
          <w:rFonts w:ascii="TH SarabunIT๙" w:hAnsi="TH SarabunIT๙" w:cs="TH SarabunIT๙"/>
          <w:noProof/>
          <w:sz w:val="32"/>
          <w:szCs w:val="32"/>
        </w:rPr>
        <w:t xml:space="preserve">** </w:t>
      </w:r>
      <w:r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พนักงานเจ้าหน้าที่จะยังไม่พิจารณาคำขอ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 </w:t>
      </w:r>
    </w:p>
    <w:p w14:paraId="0D32DDE6" w14:textId="77777777" w:rsidR="00945BCE" w:rsidRDefault="00575FAF" w:rsidP="008F189A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noProof/>
          <w:sz w:val="32"/>
          <w:szCs w:val="32"/>
          <w:lang w:bidi="th-TH"/>
        </w:rPr>
      </w:pPr>
      <w:r w:rsidRPr="008F189A">
        <w:rPr>
          <w:rFonts w:ascii="TH SarabunIT๙" w:hAnsi="TH SarabunIT๙" w:cs="TH SarabunIT๙"/>
          <w:noProof/>
          <w:sz w:val="32"/>
          <w:szCs w:val="32"/>
        </w:rPr>
        <w:t xml:space="preserve">** </w:t>
      </w:r>
      <w:r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    </w:t>
      </w:r>
    </w:p>
    <w:p w14:paraId="7254DDEE" w14:textId="73777C92" w:rsidR="008E2900" w:rsidRPr="00322D8B" w:rsidRDefault="00575FAF" w:rsidP="008F189A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8F189A">
        <w:rPr>
          <w:rFonts w:ascii="TH SarabunIT๙" w:hAnsi="TH SarabunIT๙" w:cs="TH SarabunIT๙"/>
          <w:noProof/>
          <w:sz w:val="32"/>
          <w:szCs w:val="32"/>
        </w:rPr>
        <w:t>**</w:t>
      </w:r>
      <w:r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8F189A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8F189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8F189A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521499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521499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52149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52149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52149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521499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521499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521499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521499" w14:paraId="50E97DA5" w14:textId="77777777" w:rsidTr="00322D8B">
        <w:tc>
          <w:tcPr>
            <w:tcW w:w="675" w:type="dxa"/>
          </w:tcPr>
          <w:p w14:paraId="5E768AD0" w14:textId="2C6E62E0" w:rsidR="00313D38" w:rsidRPr="00521499" w:rsidRDefault="00313D38" w:rsidP="00322D8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521499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52149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2C6021A9" w:rsidR="00313D38" w:rsidRPr="00521499" w:rsidRDefault="00313D38" w:rsidP="00C642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ผู้ประกอบกิจการโรงงานจำพวกที่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ยื่นใบแจ้ง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 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เอกสารหลักฐานประกอบเจ้าหน้าที่ผู้รับคำขอตรวจสอบความครบถ้วนของเอกสารตามรายการเอกสารหลักฐานประกอบ</w:t>
            </w:r>
          </w:p>
        </w:tc>
        <w:tc>
          <w:tcPr>
            <w:tcW w:w="1368" w:type="dxa"/>
          </w:tcPr>
          <w:p w14:paraId="4874A2C9" w14:textId="0D78DAA3" w:rsidR="00313D38" w:rsidRPr="00521499" w:rsidRDefault="00313D38" w:rsidP="00322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521499" w14:paraId="3B4F000D" w14:textId="77777777" w:rsidTr="00322D8B">
        <w:tc>
          <w:tcPr>
            <w:tcW w:w="675" w:type="dxa"/>
          </w:tcPr>
          <w:p w14:paraId="32F73D31" w14:textId="77777777" w:rsidR="00313D38" w:rsidRPr="00521499" w:rsidRDefault="00313D38" w:rsidP="00322D8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1F35E89" w14:textId="77777777" w:rsidR="00313D38" w:rsidRPr="00521499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07E9087" w14:textId="77777777" w:rsidR="00313D38" w:rsidRPr="0052149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F6A6B5A" w14:textId="00FE0706" w:rsidR="00313D38" w:rsidRPr="00521499" w:rsidRDefault="00313D38" w:rsidP="00C642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สามารถรับแจ้งได้ พนักงานเจ้าหน้าที่เมื่อได้รับใบแจ้งและพิจารณาว่าเป็นโรงงานจำพวกที่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แล้วดำเนินการ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ออกใบรับแจ้ง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2) 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ไม่สามารถรับแจ้งได้ให้จัดทำหนังสือไม่รับแจ้งการประกอบกิจการโรงงานจำพวกที่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</w:p>
        </w:tc>
        <w:tc>
          <w:tcPr>
            <w:tcW w:w="1368" w:type="dxa"/>
          </w:tcPr>
          <w:p w14:paraId="50A51547" w14:textId="77777777" w:rsidR="00313D38" w:rsidRPr="00521499" w:rsidRDefault="00313D38" w:rsidP="00322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682E221D" w14:textId="77777777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CDFA879" w14:textId="77777777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521499" w14:paraId="7BCA5F84" w14:textId="77777777" w:rsidTr="00322D8B">
        <w:tc>
          <w:tcPr>
            <w:tcW w:w="675" w:type="dxa"/>
          </w:tcPr>
          <w:p w14:paraId="60C1C13F" w14:textId="77777777" w:rsidR="00313D38" w:rsidRPr="00521499" w:rsidRDefault="00313D38" w:rsidP="00322D8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41F7584" w14:textId="77777777" w:rsidR="00313D38" w:rsidRPr="00521499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45EC0472" w14:textId="77777777" w:rsidR="00313D38" w:rsidRPr="0052149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08FB378C" w14:textId="2B3E4F7F" w:rsidR="00313D38" w:rsidRPr="00521499" w:rsidRDefault="00313D38" w:rsidP="004176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กรณีที่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4176E2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สามารถรับแจ้งได้ พนักงานเจ้าหน้าที่ลงนามในใบรับแจ้งประกอบกิจการโรงงานจำพวกที่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(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.2)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และเรียกเก็บค่าธรรมเนียมรายปีก่อนส่งมอบใบรับแจ้งให้ผู้ประกอบการ กรณีที่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ไม่สามารถรับแจ้งได้ ให้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พนักงานเจ้าหน้าที่ลงนามหนังสือไม่รับแจ้งการประกอบกิจการโรงงานจำพวกที่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และแจ้งผลการพิจารณา</w:t>
            </w:r>
          </w:p>
        </w:tc>
        <w:tc>
          <w:tcPr>
            <w:tcW w:w="1368" w:type="dxa"/>
          </w:tcPr>
          <w:p w14:paraId="288E9F72" w14:textId="77777777" w:rsidR="00313D38" w:rsidRPr="00521499" w:rsidRDefault="00313D38" w:rsidP="00322D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0287AAFD" w14:textId="77777777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9B765D5" w14:textId="77777777" w:rsidR="00313D38" w:rsidRPr="0052149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521499" w:rsidRDefault="00C26ED0" w:rsidP="00B20173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521499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9B68CC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521499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4A0A3702" w:rsidR="0085230C" w:rsidRPr="00521499" w:rsidRDefault="00B20173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77D2D49" w:rsidR="008D7B9E" w:rsidRPr="00521499" w:rsidRDefault="00B20173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52149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521499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</w:p>
    <w:p w14:paraId="731312B5" w14:textId="04ED24B7" w:rsidR="00AA7734" w:rsidRPr="00521499" w:rsidRDefault="00B20173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521499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521499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52149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52149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521499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52149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52149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521499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52149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521499" w14:paraId="02E3093D" w14:textId="77777777" w:rsidTr="00F00171">
        <w:trPr>
          <w:jc w:val="center"/>
        </w:trPr>
        <w:tc>
          <w:tcPr>
            <w:tcW w:w="675" w:type="dxa"/>
          </w:tcPr>
          <w:p w14:paraId="0FFF921A" w14:textId="21D3E466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14F8955D" w14:textId="29A2FCE8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81CAB90" w14:textId="319093EA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ออกไว้ไม่เกิน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เดือน มีการลงนามรับรองเอกสารและประทับตราบริษัทโดยผู้ประกอบการทุกหน้า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21984C1B" w14:textId="77777777" w:rsidTr="00F00171">
        <w:trPr>
          <w:jc w:val="center"/>
        </w:trPr>
        <w:tc>
          <w:tcPr>
            <w:tcW w:w="675" w:type="dxa"/>
          </w:tcPr>
          <w:p w14:paraId="1DBF3235" w14:textId="77777777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AF5DA6B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54C9196E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1E173A4" w14:textId="77777777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11E3CE3" w14:textId="77777777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00128FEF" w14:textId="77777777" w:rsidR="00452B6B" w:rsidRPr="00521499" w:rsidRDefault="00AC4ACB" w:rsidP="00F001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3287188" w14:textId="6A2AECC2" w:rsidR="00452B6B" w:rsidRPr="00521499" w:rsidRDefault="00AC4ACB" w:rsidP="00F001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และทะเบียนบ้าน หรือหนังสือเดินทาง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กรณีบุคคลต่างด้าว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ของผู้แทนนิติบุคคลมีการลงนามรับรองเอกสารและประทับตราบริษัทโดยผู้ประกอบการทุกหน้า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4F6FCEEB" w14:textId="77777777" w:rsidTr="00F8621A">
        <w:trPr>
          <w:jc w:val="center"/>
        </w:trPr>
        <w:tc>
          <w:tcPr>
            <w:tcW w:w="675" w:type="dxa"/>
          </w:tcPr>
          <w:p w14:paraId="6AAC5F07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1C68AB9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68C4CCB9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60EEB63D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0D2249E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8D38ECC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71A1A4D" w14:textId="623B926D" w:rsidR="00452B6B" w:rsidRPr="00521499" w:rsidRDefault="00AC4ACB" w:rsidP="00F862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และทะเบียนบ้าน หรือหนังสือเดินทาง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กรณีบุคคลต่างด้าว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ของผู้ประกอบการ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มีการลงนามรับรองเอกสารโดยผู้ประกอบการทุกหน้า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03B526D7" w14:textId="77777777" w:rsidTr="00F8621A">
        <w:trPr>
          <w:jc w:val="center"/>
        </w:trPr>
        <w:tc>
          <w:tcPr>
            <w:tcW w:w="675" w:type="dxa"/>
          </w:tcPr>
          <w:p w14:paraId="0F61EA23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A5FEF3F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0D6A1603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39DB2790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7899B2D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6512DB59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F75C28C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หรือหนังสือเดินทาง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กรณีบุคคลต่างด้าว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ของผู้มอบอำนาจ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28F7CE80" w14:textId="77777777" w:rsidTr="00F8621A">
        <w:trPr>
          <w:jc w:val="center"/>
        </w:trPr>
        <w:tc>
          <w:tcPr>
            <w:tcW w:w="675" w:type="dxa"/>
          </w:tcPr>
          <w:p w14:paraId="579FBF80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827096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7525F139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BA40387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E283A91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185BB56E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14BEE0B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ของผู้มอบอำนาจ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48CFDA8D" w14:textId="77777777" w:rsidTr="00F8621A">
        <w:trPr>
          <w:jc w:val="center"/>
        </w:trPr>
        <w:tc>
          <w:tcPr>
            <w:tcW w:w="675" w:type="dxa"/>
          </w:tcPr>
          <w:p w14:paraId="45B9C84F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346674E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3EF5BE54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74936FAF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730953E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7DDA5159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B6FBDC4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หรือหนังสือเดินทาง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กรณีบุคคลต่างด้าว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ของผู้รับมอบอำนาจ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62974557" w14:textId="77777777" w:rsidTr="00F8621A">
        <w:trPr>
          <w:jc w:val="center"/>
        </w:trPr>
        <w:tc>
          <w:tcPr>
            <w:tcW w:w="675" w:type="dxa"/>
          </w:tcPr>
          <w:p w14:paraId="69001E99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4A2C972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3416E98A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6E0A25C7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6582A8C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4F64FC06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02550BD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ของผู้รับมอบอำนาจ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189569FE" w14:textId="77777777" w:rsidTr="00F8621A">
        <w:trPr>
          <w:jc w:val="center"/>
        </w:trPr>
        <w:tc>
          <w:tcPr>
            <w:tcW w:w="675" w:type="dxa"/>
          </w:tcPr>
          <w:p w14:paraId="604BFCFC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8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E353C57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3B58CBEB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5893C8F1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890A5D6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2036C5E1" w14:textId="77777777" w:rsidR="00452B6B" w:rsidRPr="00521499" w:rsidRDefault="00AC4ACB" w:rsidP="00F862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05218FC" w14:textId="77777777" w:rsidR="00452B6B" w:rsidRPr="0052149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ของพยาน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คน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521499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521499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521499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521499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521499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521499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52149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52149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521499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52149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52149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521499" w14:paraId="7ED62404" w14:textId="77777777" w:rsidTr="00357513">
        <w:tc>
          <w:tcPr>
            <w:tcW w:w="675" w:type="dxa"/>
          </w:tcPr>
          <w:p w14:paraId="7845BF89" w14:textId="58EDE4CC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แบบฟอร์มใบแจ้งการประกอบกิจการโรงงานจำพวกที่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 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.1)</w:t>
            </w:r>
          </w:p>
        </w:tc>
        <w:tc>
          <w:tcPr>
            <w:tcW w:w="1843" w:type="dxa"/>
          </w:tcPr>
          <w:p w14:paraId="5FD3D152" w14:textId="2A5AF49F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EE081F5" w14:textId="5C6D55B8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1FEACE23" w:rsidR="00AC4ACB" w:rsidRPr="00521499" w:rsidRDefault="00AC4ACB" w:rsidP="003575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มีการลงลายมือชื่อของผู้ประกอบการ หรือผู้รับมอบอำนาจทุกหน้า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ห้ามถ่ายสำเนาลายมือชื่อ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58F70B4E" w14:textId="77777777" w:rsidTr="00357513">
        <w:tc>
          <w:tcPr>
            <w:tcW w:w="675" w:type="dxa"/>
          </w:tcPr>
          <w:p w14:paraId="37100539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CA52E46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14:paraId="67ED3A13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2D9D47B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9B92389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E952917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B564DE5" w14:textId="0DF2DA2D" w:rsidR="00AC4ACB" w:rsidRPr="00521499" w:rsidRDefault="00AC4ACB" w:rsidP="0035751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พร้อมติดอากรแสตมป์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มีการลงนามรับรองการลงนามรับรองเอกสารและประทับตราบริษัท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โดยผู้ประกอบการทุกหน้า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7079AE43" w14:textId="77777777" w:rsidTr="00357513">
        <w:tc>
          <w:tcPr>
            <w:tcW w:w="675" w:type="dxa"/>
          </w:tcPr>
          <w:p w14:paraId="18798342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AD3F3D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ใบอนุญาตก่อสร้างอาคาร มีการลงนามรับรองเอกสารโดยผู้ประกอบการทุกหน้า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795FCCD7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B425175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A3BF15C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18A73A01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268FB33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กรณีอยู่ในเขตควบคุมอาคาร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170D424C" w14:textId="77777777" w:rsidTr="00357513">
        <w:tc>
          <w:tcPr>
            <w:tcW w:w="675" w:type="dxa"/>
          </w:tcPr>
          <w:p w14:paraId="071F3F46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4CB0884" w14:textId="38A8B26F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แบบรายการก่อสร้างอาคารโรงงาน มีการลงนาม รับรองโดยผู้ประกอบวิชาชีพวิศวกรรมควบคุมและรับรองเอกสารโดยผู้ประกอบการทุกหน้า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0C12909D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F4296A6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89A404F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50A20704" w14:textId="77777777" w:rsidR="00AC4ACB" w:rsidRPr="00521499" w:rsidRDefault="00AC4ACB" w:rsidP="003575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2F40914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กรณีอยู่นอกเขตควบคุมอาคาร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5945EB6A" w14:textId="77777777" w:rsidTr="00B81384">
        <w:tc>
          <w:tcPr>
            <w:tcW w:w="675" w:type="dxa"/>
          </w:tcPr>
          <w:p w14:paraId="72B5252A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5FA802" w14:textId="61BA4285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การตรวจสอบรับรองความมั่นคงแข็งแรงและความปลอดภัยของอาคารจากผู้ประกอบวิชาชีพวิศวกรรมควบคุม และรับรองเอกสารโดยผู้ประกอบการทุกหน้า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32BD0FFF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A1B771D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B56655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C2399B5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CCC6B87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กรณีเป็นอาคารที่ไม่ได้สร้างใหม่ หรืออาคารที่ไม่ได้รับอนุญาตให้ก่อสร้างเป็นโรงงาน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521499" w14:paraId="7F606666" w14:textId="77777777" w:rsidTr="00B81384">
        <w:tc>
          <w:tcPr>
            <w:tcW w:w="675" w:type="dxa"/>
          </w:tcPr>
          <w:p w14:paraId="6A652563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5825AD" w14:textId="4196D1E4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แผนที่แสดงบริเวณที่ตั้งโรงงาน </w:t>
            </w:r>
          </w:p>
        </w:tc>
        <w:tc>
          <w:tcPr>
            <w:tcW w:w="1843" w:type="dxa"/>
          </w:tcPr>
          <w:p w14:paraId="61AA281A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7D14782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B12CCE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210A7DD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40498A2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7E7DE8E5" w14:textId="77777777" w:rsidTr="00B81384">
        <w:tc>
          <w:tcPr>
            <w:tcW w:w="675" w:type="dxa"/>
          </w:tcPr>
          <w:p w14:paraId="3045584F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F598EE9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แผนผังแสดงสิ่งปลูกสร้างภายในบริเวณโรงงาน มี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การลงนามรับรองโดยผู้ประกอบวิชาชีพวิศวกรรมควบคุมและรับรองเอกสารโดยผู้ประกอบการทุกหน้า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59CC7408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38C4C9F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86430F4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6B6B52B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A50F2C3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095403B1" w14:textId="77777777" w:rsidTr="00B81384">
        <w:tc>
          <w:tcPr>
            <w:tcW w:w="675" w:type="dxa"/>
          </w:tcPr>
          <w:p w14:paraId="3F5C9306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8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D813481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แบบแปลนอาคารโรงงาน ขนาดถูกต้องตามมาตราส่วนมีการลงนามรับรองโดยผู้ประกอบวิชาชีพ วิศวกรรมควบคุมและรับรองเอกสารโดยผู้ประกอบการทุกหน้า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40C82536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948551E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6F64B32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1AF9B32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8E1CBCA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2967A3ED" w14:textId="77777777" w:rsidTr="00B81384">
        <w:tc>
          <w:tcPr>
            <w:tcW w:w="675" w:type="dxa"/>
          </w:tcPr>
          <w:p w14:paraId="771E41CA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ECECDD4" w14:textId="51FEEF0B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แผนผังแสดงการติดตั้งเครื่องจักร ขนาดถูกต้องตามมาตราส่วนพร้อมรายละเอียดของเครื่องจักรแต่ละเครื่อง มีการลงนามรับรองโดยผู้ประกอบวิชาชีพวิศวกรรมควบคุมและรับรองเอกสารโดยผู้ประกอบการทุกหน้า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3EBB2A23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D4C5EAD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5D8E425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CB53C5A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FD92B86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1A50629F" w14:textId="77777777" w:rsidTr="00B81384">
        <w:tc>
          <w:tcPr>
            <w:tcW w:w="675" w:type="dxa"/>
          </w:tcPr>
          <w:p w14:paraId="08087253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10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716889C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รายละเอียดขั้นตอนกระบวนการผลิต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พร้อมแสดงจุดที่เกิดปัญหาทางด้านสิ่งแวดล้อม ได้แก่ น้ำเสีย อากาศเสีย และมลพิษอื่นๆ มีการลงนามรับรองโดยผู้ประกอบวิชาชีพวิศวกรรมควบคุมและรับรองเอกสารโดยผู้ประกอบการทุกหน้า</w:t>
            </w:r>
            <w:bookmarkStart w:id="0" w:name="_GoBack"/>
            <w:bookmarkEnd w:id="0"/>
          </w:p>
        </w:tc>
        <w:tc>
          <w:tcPr>
            <w:tcW w:w="1843" w:type="dxa"/>
          </w:tcPr>
          <w:p w14:paraId="468393D3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0CAE69C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FDCA29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D41586B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EE9CC52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55C22E1C" w14:textId="77777777" w:rsidTr="00B81384">
        <w:tc>
          <w:tcPr>
            <w:tcW w:w="675" w:type="dxa"/>
          </w:tcPr>
          <w:p w14:paraId="18E438EB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66849F8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รายละเอียดชนิด วิธีการกำจัด จัดเก็บและป้องกันเหตุเดือดร้อนรำคาญ ความเสียหายอันตราย และการควบคุมกากอุตสาหกรรม มีการลงนามรับรองเอกสารโดยผู้ประกอบการทุกหน้า</w:t>
            </w:r>
          </w:p>
        </w:tc>
        <w:tc>
          <w:tcPr>
            <w:tcW w:w="1843" w:type="dxa"/>
          </w:tcPr>
          <w:p w14:paraId="69EA6437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601389DD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89CD519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3A81CE9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36A0803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521499" w14:paraId="503005DF" w14:textId="77777777" w:rsidTr="00B81384">
        <w:tc>
          <w:tcPr>
            <w:tcW w:w="675" w:type="dxa"/>
          </w:tcPr>
          <w:p w14:paraId="156FCBE8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CEE2DB0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เอกสารเกี่ยวกับการรับฟังความคิดเห็นของประชาชนตามที่กระทรวงอุตสาหกรรมกำหนด</w:t>
            </w:r>
          </w:p>
        </w:tc>
        <w:tc>
          <w:tcPr>
            <w:tcW w:w="1843" w:type="dxa"/>
          </w:tcPr>
          <w:p w14:paraId="585BB1CC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0C0B880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0C72D4BB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</w:p>
        </w:tc>
        <w:tc>
          <w:tcPr>
            <w:tcW w:w="1110" w:type="dxa"/>
          </w:tcPr>
          <w:p w14:paraId="2C57AF53" w14:textId="77777777" w:rsidR="00AC4ACB" w:rsidRPr="00521499" w:rsidRDefault="00AC4ACB" w:rsidP="00B8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AEDCF21" w14:textId="77777777" w:rsidR="00AC4ACB" w:rsidRPr="00521499" w:rsidRDefault="00AC4ACB" w:rsidP="00AC4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7CEB1D2" w14:textId="77777777" w:rsidR="00C642AE" w:rsidRDefault="00C642AE" w:rsidP="00C642A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F88AD23" w14:textId="77777777" w:rsidR="00C642AE" w:rsidRDefault="00C642AE" w:rsidP="00C642A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4D2D51FD" w:rsidR="00A10CDA" w:rsidRPr="00C642AE" w:rsidRDefault="00C642AE" w:rsidP="00C642A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10CDA" w:rsidRPr="00C642AE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10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80"/>
      </w:tblGrid>
      <w:tr w:rsidR="00A13B6C" w:rsidRPr="00521499" w14:paraId="21631802" w14:textId="77777777" w:rsidTr="007B0C48">
        <w:tc>
          <w:tcPr>
            <w:tcW w:w="567" w:type="dxa"/>
          </w:tcPr>
          <w:p w14:paraId="55909BBE" w14:textId="396F5019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5</w:t>
            </w:r>
          </w:p>
          <w:p w14:paraId="201E5AF3" w14:textId="03EF3CE3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0BFF9122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7698E037" w14:textId="77777777" w:rsidTr="007B0C48">
        <w:tc>
          <w:tcPr>
            <w:tcW w:w="567" w:type="dxa"/>
          </w:tcPr>
          <w:p w14:paraId="5D5E1088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CAD070C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20</w:t>
            </w:r>
          </w:p>
          <w:p w14:paraId="14F448CE" w14:textId="3AD1D998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7A99BA9C" w14:textId="666F6F76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14A839B2" w14:textId="77777777" w:rsidTr="007B0C48">
        <w:tc>
          <w:tcPr>
            <w:tcW w:w="567" w:type="dxa"/>
          </w:tcPr>
          <w:p w14:paraId="61DE8D66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1E35FCB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50</w:t>
            </w:r>
          </w:p>
          <w:p w14:paraId="7ADEAB23" w14:textId="403E8DC7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450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B5846FD" w14:textId="01593B00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0C72B7D8" w14:textId="77777777" w:rsidTr="007B0C48">
        <w:tc>
          <w:tcPr>
            <w:tcW w:w="567" w:type="dxa"/>
          </w:tcPr>
          <w:p w14:paraId="14BA16B7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2063509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100</w:t>
            </w:r>
          </w:p>
          <w:p w14:paraId="032D69D9" w14:textId="48780AAE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0425991" w14:textId="57390E65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534E6C7E" w14:textId="77777777" w:rsidTr="007B0C48">
        <w:tc>
          <w:tcPr>
            <w:tcW w:w="567" w:type="dxa"/>
          </w:tcPr>
          <w:p w14:paraId="28038B5E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B065DB1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100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200</w:t>
            </w:r>
          </w:p>
          <w:p w14:paraId="2E450B6F" w14:textId="45C8EEA5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1,500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9D45F08" w14:textId="42EA16A7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1353499C" w14:textId="77777777" w:rsidTr="007B0C48">
        <w:tc>
          <w:tcPr>
            <w:tcW w:w="567" w:type="dxa"/>
          </w:tcPr>
          <w:p w14:paraId="02A4F0E9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CBACF3F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300</w:t>
            </w:r>
          </w:p>
          <w:p w14:paraId="75AD6AFE" w14:textId="2009A607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2,100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8EE9192" w14:textId="5D9C0DDA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6AB20FDD" w14:textId="77777777" w:rsidTr="007B0C48">
        <w:tc>
          <w:tcPr>
            <w:tcW w:w="567" w:type="dxa"/>
          </w:tcPr>
          <w:p w14:paraId="7D3BA8A8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7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4C21DB4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300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400</w:t>
            </w:r>
          </w:p>
          <w:p w14:paraId="55FA7927" w14:textId="74DEBD1B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2,700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506A344" w14:textId="290C5C0C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63276FB7" w14:textId="77777777" w:rsidTr="007B0C48">
        <w:tc>
          <w:tcPr>
            <w:tcW w:w="567" w:type="dxa"/>
          </w:tcPr>
          <w:p w14:paraId="4C1778E9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8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B866480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400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500</w:t>
            </w:r>
          </w:p>
          <w:p w14:paraId="2DCA64E2" w14:textId="45CD6D16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3,600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88CF889" w14:textId="5A341438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03CA04AC" w14:textId="77777777" w:rsidTr="007B0C48">
        <w:tc>
          <w:tcPr>
            <w:tcW w:w="567" w:type="dxa"/>
          </w:tcPr>
          <w:p w14:paraId="7AF5B869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9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FB09ACB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600</w:t>
            </w:r>
          </w:p>
          <w:p w14:paraId="752F20F4" w14:textId="50E03E93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4,500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C102E39" w14:textId="047EE413" w:rsidR="00A13B6C" w:rsidRPr="00521499" w:rsidRDefault="00E90756" w:rsidP="001270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3BBF71D3" w14:textId="77777777" w:rsidTr="007B0C48">
        <w:tc>
          <w:tcPr>
            <w:tcW w:w="567" w:type="dxa"/>
          </w:tcPr>
          <w:p w14:paraId="7821E44B" w14:textId="410DA0B5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10</w:t>
            </w:r>
            <w:r w:rsidR="007B0C48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73FF8B9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600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700</w:t>
            </w:r>
          </w:p>
          <w:p w14:paraId="7C35A533" w14:textId="2E24B27D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5,400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10F871F" w14:textId="5EAF43A2" w:rsidR="00A13B6C" w:rsidRPr="00521499" w:rsidRDefault="00E90756" w:rsidP="00C642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2D593964" w14:textId="77777777" w:rsidTr="007B0C48">
        <w:tc>
          <w:tcPr>
            <w:tcW w:w="567" w:type="dxa"/>
          </w:tcPr>
          <w:p w14:paraId="3A7E8305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27528B7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700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800</w:t>
            </w:r>
          </w:p>
          <w:p w14:paraId="03A7BC6A" w14:textId="42DB1EEA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6,600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54F3F05E" w14:textId="6B3DC4B5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26BCF7AA" w14:textId="77777777" w:rsidTr="007B0C48">
        <w:tc>
          <w:tcPr>
            <w:tcW w:w="567" w:type="dxa"/>
          </w:tcPr>
          <w:p w14:paraId="52FB72BD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36DAC75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800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900</w:t>
            </w:r>
          </w:p>
          <w:p w14:paraId="717DB847" w14:textId="3BB03B75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7,800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4C27DD7" w14:textId="397F1EE2" w:rsidR="00A13B6C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C642AE">
              <w:rPr>
                <w:rFonts w:ascii="TH SarabunIT๙" w:hAnsi="TH SarabunIT๙" w:cs="TH SarabunIT๙"/>
                <w:noProof/>
                <w:sz w:val="32"/>
                <w:szCs w:val="32"/>
              </w:rPr>
              <w:t>–</w:t>
            </w:r>
          </w:p>
          <w:p w14:paraId="7F136956" w14:textId="3AAAD53B" w:rsidR="00C642AE" w:rsidRPr="00521499" w:rsidRDefault="00C642AE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3B6C" w:rsidRPr="00521499" w14:paraId="6932CADE" w14:textId="77777777" w:rsidTr="007B0C48">
        <w:tc>
          <w:tcPr>
            <w:tcW w:w="567" w:type="dxa"/>
          </w:tcPr>
          <w:p w14:paraId="3A75EC21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13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8F090BE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900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1,000</w:t>
            </w:r>
          </w:p>
          <w:p w14:paraId="1FEDB24D" w14:textId="46C312DF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9,000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7CDDEF50" w14:textId="1057C898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0E6EBA11" w14:textId="77777777" w:rsidTr="007B0C48">
        <w:tc>
          <w:tcPr>
            <w:tcW w:w="567" w:type="dxa"/>
          </w:tcPr>
          <w:p w14:paraId="5C9D9BC3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14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6D5E02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1,000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2,000</w:t>
            </w:r>
          </w:p>
          <w:p w14:paraId="6FBC4838" w14:textId="12B71ECD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10,500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252B6FDA" w14:textId="0C11AE89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1FF606C3" w14:textId="77777777" w:rsidTr="007B0C48">
        <w:tc>
          <w:tcPr>
            <w:tcW w:w="567" w:type="dxa"/>
          </w:tcPr>
          <w:p w14:paraId="48E4D6AC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15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E0C5CAE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2,000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3,000</w:t>
            </w:r>
          </w:p>
          <w:p w14:paraId="0B4C2AAC" w14:textId="1D6180D5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12,000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40DC974" w14:textId="027BD403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73475F12" w14:textId="77777777" w:rsidTr="007B0C48">
        <w:tc>
          <w:tcPr>
            <w:tcW w:w="567" w:type="dxa"/>
          </w:tcPr>
          <w:p w14:paraId="3C6E3358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16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6AB47BE7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3,000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4,000</w:t>
            </w:r>
          </w:p>
          <w:p w14:paraId="29022AF4" w14:textId="638118E1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13,500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5336AAE8" w14:textId="0B8FE0E1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3F810D04" w14:textId="77777777" w:rsidTr="007B0C48">
        <w:tc>
          <w:tcPr>
            <w:tcW w:w="567" w:type="dxa"/>
          </w:tcPr>
          <w:p w14:paraId="141718BF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17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51D1DBE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4,000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5,000</w:t>
            </w:r>
          </w:p>
          <w:p w14:paraId="590AF15E" w14:textId="29B2D76E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15,000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13DA79D8" w14:textId="015A3CBB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13B6C" w:rsidRPr="00521499" w14:paraId="7BC04676" w14:textId="77777777" w:rsidTr="007B0C48">
        <w:tc>
          <w:tcPr>
            <w:tcW w:w="567" w:type="dxa"/>
          </w:tcPr>
          <w:p w14:paraId="54DD191C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18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1192C07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แต่ไม่ถึง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6,000</w:t>
            </w:r>
          </w:p>
          <w:p w14:paraId="7DBACEBF" w14:textId="7DD878D1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16,500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29A7D29" w14:textId="37755F39" w:rsidR="00A13B6C" w:rsidRPr="00521499" w:rsidRDefault="00E90756" w:rsidP="007B0C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="000F1309"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521499" w14:paraId="5EE6820B" w14:textId="77777777" w:rsidTr="007B0C48">
        <w:tc>
          <w:tcPr>
            <w:tcW w:w="567" w:type="dxa"/>
          </w:tcPr>
          <w:p w14:paraId="1A5C2265" w14:textId="77777777" w:rsidR="00A13B6C" w:rsidRPr="0052149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19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5BA03B1B" w14:textId="77777777" w:rsidR="00A13B6C" w:rsidRPr="00521499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ตั้งแต่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6,000 </w:t>
            </w:r>
            <w:r w:rsidRPr="00521499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ขึ้นไป</w:t>
            </w:r>
          </w:p>
          <w:p w14:paraId="2D08606A" w14:textId="2CD2E8BF" w:rsidR="00E90756" w:rsidRPr="00521499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18,000 </w:t>
            </w:r>
            <w:r w:rsidR="00F5490C"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56781AC" w14:textId="60B4E797" w:rsidR="00A13B6C" w:rsidRPr="00521499" w:rsidRDefault="00E90756" w:rsidP="00A41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1187DD50" w14:textId="77777777" w:rsidR="00216FA4" w:rsidRPr="00521499" w:rsidRDefault="00216FA4" w:rsidP="00C642AE">
      <w:pPr>
        <w:pStyle w:val="a5"/>
        <w:numPr>
          <w:ilvl w:val="0"/>
          <w:numId w:val="2"/>
        </w:num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521499" w14:paraId="07DF31DE" w14:textId="77777777" w:rsidTr="00C1539D">
        <w:tc>
          <w:tcPr>
            <w:tcW w:w="534" w:type="dxa"/>
          </w:tcPr>
          <w:p w14:paraId="07FE0908" w14:textId="7E60931D" w:rsidR="00EA6950" w:rsidRPr="00521499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521499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52149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521499" w14:paraId="41C742FF" w14:textId="77777777" w:rsidTr="00C1539D">
        <w:tc>
          <w:tcPr>
            <w:tcW w:w="534" w:type="dxa"/>
          </w:tcPr>
          <w:p w14:paraId="4C17C2AD" w14:textId="77777777" w:rsidR="00EA6950" w:rsidRPr="00521499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7256A58" w14:textId="77777777" w:rsidR="00EA6950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52149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52149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  <w:p w14:paraId="46944927" w14:textId="77777777" w:rsidR="00A41077" w:rsidRPr="00521499" w:rsidRDefault="00A41077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0F06124" w14:textId="1863E832" w:rsidR="00013BC7" w:rsidRPr="00521499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521499" w14:paraId="676E0C19" w14:textId="77777777" w:rsidTr="00C1539D">
        <w:tc>
          <w:tcPr>
            <w:tcW w:w="675" w:type="dxa"/>
          </w:tcPr>
          <w:p w14:paraId="433A4F23" w14:textId="62F1C53B" w:rsidR="00F064C0" w:rsidRPr="00521499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52149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8CB4A5" w:rsidR="00F064C0" w:rsidRPr="00521499" w:rsidRDefault="00F064C0" w:rsidP="00A41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แบบฟอร์มใบแจ้งการประกอบกิจการโรงงานจำพวกที่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2 (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รง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.1)</w:t>
            </w:r>
            <w:r w:rsidRPr="0052149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D59019E" w14:textId="77777777" w:rsidR="00C642AE" w:rsidRDefault="00C642A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A9FFE29" w14:textId="77777777" w:rsidR="00C642AE" w:rsidRDefault="00C642A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6E65D29" w14:textId="77777777" w:rsidR="00C642AE" w:rsidRDefault="00C642A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E90C7D0" w14:textId="77777777" w:rsidR="00C642AE" w:rsidRDefault="00C642AE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34E28D6" w14:textId="77777777" w:rsidR="00C642AE" w:rsidRPr="00521499" w:rsidRDefault="00C642AE" w:rsidP="00C1539D">
      <w:pPr>
        <w:pStyle w:val="a5"/>
        <w:spacing w:after="0" w:line="240" w:lineRule="auto"/>
        <w:ind w:left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521499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521499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6BFB1BE5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6A0712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1915270" w14:textId="77777777" w:rsidR="00EA4D1C" w:rsidRDefault="00EA4D1C" w:rsidP="0064558D">
      <w:pPr>
        <w:spacing w:after="0" w:line="240" w:lineRule="auto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4D9E0026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789E00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B524AEE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F1159A3" w14:textId="77777777" w:rsidR="00A41077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A89F80" w14:textId="77777777" w:rsidR="00A41077" w:rsidRPr="00521499" w:rsidRDefault="00A41077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521499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521499" w14:paraId="6D0BBF17" w14:textId="77777777" w:rsidTr="0064558D">
        <w:tc>
          <w:tcPr>
            <w:tcW w:w="1418" w:type="dxa"/>
          </w:tcPr>
          <w:p w14:paraId="71CC28E5" w14:textId="77777777" w:rsidR="0064558D" w:rsidRPr="0052149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52149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521499" w14:paraId="3FCBCAB2" w14:textId="77777777" w:rsidTr="0064558D">
        <w:tc>
          <w:tcPr>
            <w:tcW w:w="1418" w:type="dxa"/>
          </w:tcPr>
          <w:p w14:paraId="76AEC54C" w14:textId="77777777" w:rsidR="0064558D" w:rsidRPr="0052149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1F355FCA" w:rsidR="0064558D" w:rsidRPr="00521499" w:rsidRDefault="004D4856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521499" w14:paraId="4A1DF6A2" w14:textId="77777777" w:rsidTr="0064558D">
        <w:tc>
          <w:tcPr>
            <w:tcW w:w="1418" w:type="dxa"/>
          </w:tcPr>
          <w:p w14:paraId="082BD70C" w14:textId="77777777" w:rsidR="0064558D" w:rsidRPr="0052149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F5A6D93" w14:textId="77777777" w:rsidR="00C57064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1B2A4917" w:rsidR="0064558D" w:rsidRPr="0052149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521499" w14:paraId="105C0B62" w14:textId="77777777" w:rsidTr="0064558D">
        <w:tc>
          <w:tcPr>
            <w:tcW w:w="1418" w:type="dxa"/>
          </w:tcPr>
          <w:p w14:paraId="7A8B8EDF" w14:textId="77777777" w:rsidR="0064558D" w:rsidRPr="0052149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52149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521499" w14:paraId="6BB94F10" w14:textId="77777777" w:rsidTr="0064558D">
        <w:tc>
          <w:tcPr>
            <w:tcW w:w="1418" w:type="dxa"/>
          </w:tcPr>
          <w:p w14:paraId="362D6899" w14:textId="77777777" w:rsidR="0064558D" w:rsidRPr="0052149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52149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52149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521499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521499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521499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521499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521499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7555D" w14:textId="77777777" w:rsidR="00FE0C6A" w:rsidRDefault="00FE0C6A" w:rsidP="00C81DB8">
      <w:pPr>
        <w:spacing w:after="0" w:line="240" w:lineRule="auto"/>
      </w:pPr>
      <w:r>
        <w:separator/>
      </w:r>
    </w:p>
  </w:endnote>
  <w:endnote w:type="continuationSeparator" w:id="0">
    <w:p w14:paraId="6A16900D" w14:textId="77777777" w:rsidR="00FE0C6A" w:rsidRDefault="00FE0C6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73597" w14:textId="77777777" w:rsidR="00FE0C6A" w:rsidRDefault="00FE0C6A" w:rsidP="00C81DB8">
      <w:pPr>
        <w:spacing w:after="0" w:line="240" w:lineRule="auto"/>
      </w:pPr>
      <w:r>
        <w:separator/>
      </w:r>
    </w:p>
  </w:footnote>
  <w:footnote w:type="continuationSeparator" w:id="0">
    <w:p w14:paraId="0D2EC871" w14:textId="77777777" w:rsidR="00FE0C6A" w:rsidRDefault="00FE0C6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945BCE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45BC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45BCE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45BC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176E2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4176E2">
          <w:rPr>
            <w:rFonts w:ascii="TH SarabunIT๙" w:hAnsi="TH SarabunIT๙" w:cs="TH SarabunIT๙"/>
            <w:noProof/>
            <w:sz w:val="32"/>
            <w:szCs w:val="32"/>
          </w:rPr>
          <w:t>10</w:t>
        </w:r>
        <w:r w:rsidRPr="00945BC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705A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2D8B"/>
    <w:rsid w:val="003240F6"/>
    <w:rsid w:val="00352D56"/>
    <w:rsid w:val="00353030"/>
    <w:rsid w:val="00357299"/>
    <w:rsid w:val="00357513"/>
    <w:rsid w:val="00394708"/>
    <w:rsid w:val="003C25A4"/>
    <w:rsid w:val="003F489A"/>
    <w:rsid w:val="003F4A0D"/>
    <w:rsid w:val="00413507"/>
    <w:rsid w:val="004176E2"/>
    <w:rsid w:val="00422EAB"/>
    <w:rsid w:val="00444BFB"/>
    <w:rsid w:val="00452B6B"/>
    <w:rsid w:val="00465421"/>
    <w:rsid w:val="004C0C85"/>
    <w:rsid w:val="004C3BDE"/>
    <w:rsid w:val="004D4856"/>
    <w:rsid w:val="004E30D6"/>
    <w:rsid w:val="004E5749"/>
    <w:rsid w:val="004E651F"/>
    <w:rsid w:val="0050561E"/>
    <w:rsid w:val="00521499"/>
    <w:rsid w:val="005223AF"/>
    <w:rsid w:val="00541A32"/>
    <w:rsid w:val="00575FAF"/>
    <w:rsid w:val="00593E8D"/>
    <w:rsid w:val="005B2F4B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B0C48"/>
    <w:rsid w:val="007E1E74"/>
    <w:rsid w:val="00811134"/>
    <w:rsid w:val="00834DD2"/>
    <w:rsid w:val="0085230C"/>
    <w:rsid w:val="00862FC5"/>
    <w:rsid w:val="0087182F"/>
    <w:rsid w:val="0087509D"/>
    <w:rsid w:val="008A3CB7"/>
    <w:rsid w:val="008B3521"/>
    <w:rsid w:val="008D7B9E"/>
    <w:rsid w:val="008E2900"/>
    <w:rsid w:val="008F189A"/>
    <w:rsid w:val="00914267"/>
    <w:rsid w:val="00934C64"/>
    <w:rsid w:val="00936C78"/>
    <w:rsid w:val="00945BCE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1077"/>
    <w:rsid w:val="00A47E94"/>
    <w:rsid w:val="00AA7734"/>
    <w:rsid w:val="00AC4ACB"/>
    <w:rsid w:val="00AE6A9D"/>
    <w:rsid w:val="00AF4A06"/>
    <w:rsid w:val="00B20173"/>
    <w:rsid w:val="00B23DA2"/>
    <w:rsid w:val="00B509FC"/>
    <w:rsid w:val="00B81384"/>
    <w:rsid w:val="00B86F8F"/>
    <w:rsid w:val="00B95782"/>
    <w:rsid w:val="00BC5DA7"/>
    <w:rsid w:val="00BF6CA4"/>
    <w:rsid w:val="00C1539D"/>
    <w:rsid w:val="00C21238"/>
    <w:rsid w:val="00C26ED0"/>
    <w:rsid w:val="00C3045F"/>
    <w:rsid w:val="00C353C8"/>
    <w:rsid w:val="00C57064"/>
    <w:rsid w:val="00C642AE"/>
    <w:rsid w:val="00C77AEA"/>
    <w:rsid w:val="00C81DB8"/>
    <w:rsid w:val="00CA51BD"/>
    <w:rsid w:val="00CD3DDC"/>
    <w:rsid w:val="00CE4A67"/>
    <w:rsid w:val="00CE687B"/>
    <w:rsid w:val="00CF219F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12EB2"/>
    <w:rsid w:val="00E279FB"/>
    <w:rsid w:val="00E33AD5"/>
    <w:rsid w:val="00E56012"/>
    <w:rsid w:val="00E668EE"/>
    <w:rsid w:val="00E90756"/>
    <w:rsid w:val="00E97AE3"/>
    <w:rsid w:val="00EA4D1C"/>
    <w:rsid w:val="00EA6950"/>
    <w:rsid w:val="00EB5853"/>
    <w:rsid w:val="00EC08A9"/>
    <w:rsid w:val="00EF0DAF"/>
    <w:rsid w:val="00F00171"/>
    <w:rsid w:val="00F028A3"/>
    <w:rsid w:val="00F064C0"/>
    <w:rsid w:val="00F5490C"/>
    <w:rsid w:val="00F62F55"/>
    <w:rsid w:val="00F8122B"/>
    <w:rsid w:val="00F8621A"/>
    <w:rsid w:val="00FE0C6A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89C3F-3E80-4552-BDE4-374E2A8D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16</TotalTime>
  <Pages>10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28</cp:revision>
  <cp:lastPrinted>2015-03-02T15:12:00Z</cp:lastPrinted>
  <dcterms:created xsi:type="dcterms:W3CDTF">2015-08-17T06:33:00Z</dcterms:created>
  <dcterms:modified xsi:type="dcterms:W3CDTF">2015-08-20T08:00:00Z</dcterms:modified>
</cp:coreProperties>
</file>